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DEE" w:rsidRDefault="00637C91" w:rsidP="00637C91">
      <w:pPr>
        <w:jc w:val="center"/>
        <w:rPr>
          <w:lang w:val="uk-UA"/>
        </w:rPr>
      </w:pPr>
      <w:r w:rsidRPr="002B148F">
        <w:rPr>
          <w:noProof/>
          <w:color w:val="000000"/>
          <w:szCs w:val="28"/>
          <w:lang w:val="uk-UA" w:eastAsia="uk-UA"/>
        </w:rPr>
        <w:drawing>
          <wp:inline distT="0" distB="0" distL="0" distR="0" wp14:anchorId="4438D99C" wp14:editId="540101A6">
            <wp:extent cx="432000" cy="612000"/>
            <wp:effectExtent l="0" t="0" r="6350" b="0"/>
            <wp:docPr id="865040876" name="Рисунок 8650408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C91" w:rsidRPr="00637C91" w:rsidRDefault="00637C91" w:rsidP="00637C91">
      <w:pPr>
        <w:jc w:val="center"/>
        <w:rPr>
          <w:lang w:val="uk-UA"/>
        </w:rPr>
      </w:pPr>
    </w:p>
    <w:p w:rsidR="00637C91" w:rsidRDefault="0028465C">
      <w:pPr>
        <w:jc w:val="center"/>
        <w:rPr>
          <w:b/>
          <w:szCs w:val="28"/>
          <w:lang w:val="uk-UA"/>
        </w:rPr>
      </w:pPr>
      <w:bookmarkStart w:id="0" w:name="OLE_LINK1"/>
      <w:bookmarkStart w:id="1" w:name="OLE_LINK2"/>
      <w:bookmarkStart w:id="2" w:name="OLE_LINK3"/>
      <w:r w:rsidRPr="00B30382">
        <w:rPr>
          <w:b/>
          <w:szCs w:val="28"/>
          <w:lang w:val="uk-UA"/>
        </w:rPr>
        <w:t>НАЦІОНАЛЬНА КОМІСІЯ</w:t>
      </w:r>
      <w:r w:rsidR="00015FF9" w:rsidRPr="00B30382">
        <w:rPr>
          <w:b/>
          <w:szCs w:val="28"/>
          <w:lang w:val="uk-UA"/>
        </w:rPr>
        <w:t xml:space="preserve">, ЩО ЗДІЙСНЮЄ </w:t>
      </w:r>
    </w:p>
    <w:p w:rsidR="002D5D31" w:rsidRPr="00B30382" w:rsidRDefault="00015FF9" w:rsidP="00637C91">
      <w:pPr>
        <w:jc w:val="center"/>
        <w:rPr>
          <w:b/>
          <w:szCs w:val="28"/>
          <w:lang w:val="uk-UA"/>
        </w:rPr>
      </w:pPr>
      <w:r w:rsidRPr="00B30382">
        <w:rPr>
          <w:b/>
          <w:szCs w:val="28"/>
          <w:lang w:val="uk-UA"/>
        </w:rPr>
        <w:t>ДЕРЖАВНЕ РЕГУЛЮВ</w:t>
      </w:r>
      <w:bookmarkStart w:id="3" w:name="_GoBack"/>
      <w:bookmarkEnd w:id="3"/>
      <w:r w:rsidRPr="00B30382">
        <w:rPr>
          <w:b/>
          <w:szCs w:val="28"/>
          <w:lang w:val="uk-UA"/>
        </w:rPr>
        <w:t>АННЯ У СФЕР</w:t>
      </w:r>
      <w:r w:rsidR="002D5D31" w:rsidRPr="00B30382">
        <w:rPr>
          <w:b/>
          <w:szCs w:val="28"/>
          <w:lang w:val="uk-UA"/>
        </w:rPr>
        <w:t xml:space="preserve">АХ </w:t>
      </w:r>
      <w:r w:rsidRPr="00B30382">
        <w:rPr>
          <w:b/>
          <w:szCs w:val="28"/>
          <w:lang w:val="uk-UA"/>
        </w:rPr>
        <w:t>ЕНЕРГЕТИКИ</w:t>
      </w:r>
      <w:r w:rsidR="002D5D31" w:rsidRPr="00B30382">
        <w:rPr>
          <w:b/>
          <w:szCs w:val="28"/>
          <w:lang w:val="uk-UA"/>
        </w:rPr>
        <w:t xml:space="preserve"> </w:t>
      </w:r>
    </w:p>
    <w:p w:rsidR="0028465C" w:rsidRPr="00B30382" w:rsidRDefault="002D5D31">
      <w:pPr>
        <w:jc w:val="center"/>
        <w:rPr>
          <w:b/>
          <w:szCs w:val="28"/>
          <w:lang w:val="uk-UA"/>
        </w:rPr>
      </w:pPr>
      <w:r w:rsidRPr="00B30382">
        <w:rPr>
          <w:b/>
          <w:szCs w:val="28"/>
          <w:lang w:val="uk-UA"/>
        </w:rPr>
        <w:t>ТА КОМУНАЛЬНИХ ПОСЛУГ</w:t>
      </w:r>
    </w:p>
    <w:bookmarkEnd w:id="0"/>
    <w:bookmarkEnd w:id="1"/>
    <w:bookmarkEnd w:id="2"/>
    <w:p w:rsidR="0003386E" w:rsidRPr="00174633" w:rsidRDefault="0003386E">
      <w:pPr>
        <w:jc w:val="center"/>
        <w:rPr>
          <w:spacing w:val="40"/>
          <w:sz w:val="20"/>
          <w:szCs w:val="24"/>
          <w:lang w:val="uk-UA"/>
        </w:rPr>
      </w:pPr>
    </w:p>
    <w:p w:rsidR="00BB0C09" w:rsidRPr="005E6FF5" w:rsidRDefault="00A70602" w:rsidP="00BB0C09">
      <w:pPr>
        <w:spacing w:before="100" w:beforeAutospacing="1" w:after="100" w:afterAutospacing="1"/>
        <w:jc w:val="center"/>
        <w:rPr>
          <w:b/>
          <w:spacing w:val="32"/>
          <w:szCs w:val="32"/>
          <w:lang w:val="uk-UA"/>
        </w:rPr>
      </w:pPr>
      <w:r w:rsidRPr="005E6FF5">
        <w:rPr>
          <w:b/>
          <w:spacing w:val="32"/>
          <w:szCs w:val="32"/>
          <w:lang w:val="uk-UA"/>
        </w:rPr>
        <w:t>ПОСТАНОВА</w:t>
      </w:r>
    </w:p>
    <w:p w:rsidR="0003386E" w:rsidRPr="001C25F7" w:rsidRDefault="0003386E" w:rsidP="00BB0C09">
      <w:pPr>
        <w:spacing w:before="100" w:beforeAutospacing="1" w:after="100" w:afterAutospacing="1"/>
        <w:jc w:val="center"/>
        <w:rPr>
          <w:spacing w:val="32"/>
          <w:sz w:val="18"/>
          <w:szCs w:val="32"/>
          <w:lang w:val="uk-UA"/>
        </w:rPr>
      </w:pPr>
    </w:p>
    <w:p w:rsidR="0028465C" w:rsidRPr="00B30382" w:rsidRDefault="0028465C" w:rsidP="00BB0C09">
      <w:pPr>
        <w:jc w:val="center"/>
        <w:rPr>
          <w:sz w:val="24"/>
          <w:lang w:val="uk-UA"/>
        </w:rPr>
      </w:pPr>
      <w:r w:rsidRPr="00B30382">
        <w:rPr>
          <w:sz w:val="24"/>
          <w:lang w:val="uk-UA"/>
        </w:rPr>
        <w:t>___________________                                                                            № _______________</w:t>
      </w:r>
    </w:p>
    <w:p w:rsidR="00217D00" w:rsidRPr="00B30382" w:rsidRDefault="00217D00" w:rsidP="00217D00">
      <w:pPr>
        <w:jc w:val="center"/>
        <w:rPr>
          <w:sz w:val="24"/>
          <w:szCs w:val="24"/>
          <w:lang w:val="uk-UA"/>
        </w:rPr>
      </w:pPr>
      <w:r w:rsidRPr="00B30382">
        <w:rPr>
          <w:sz w:val="24"/>
          <w:szCs w:val="24"/>
          <w:lang w:val="uk-UA"/>
        </w:rPr>
        <w:t>Київ</w:t>
      </w:r>
    </w:p>
    <w:p w:rsidR="0003386E" w:rsidRPr="001C25F7" w:rsidRDefault="0003386E" w:rsidP="00375B9F">
      <w:pPr>
        <w:pStyle w:val="21"/>
        <w:ind w:right="5670"/>
        <w:rPr>
          <w:spacing w:val="40"/>
          <w:sz w:val="20"/>
          <w:szCs w:val="24"/>
        </w:rPr>
      </w:pPr>
    </w:p>
    <w:p w:rsidR="009D3647" w:rsidRPr="00FF185C" w:rsidRDefault="009D3647" w:rsidP="009D3647">
      <w:pPr>
        <w:ind w:right="5528"/>
        <w:jc w:val="both"/>
        <w:rPr>
          <w:szCs w:val="28"/>
          <w:lang w:val="uk-UA"/>
        </w:rPr>
      </w:pPr>
      <w:r w:rsidRPr="00FF185C">
        <w:rPr>
          <w:szCs w:val="28"/>
          <w:lang w:val="uk-UA"/>
        </w:rPr>
        <w:t xml:space="preserve">Про затвердження Змін до </w:t>
      </w:r>
      <w:r w:rsidRPr="00FF185C">
        <w:rPr>
          <w:rStyle w:val="rvts23"/>
          <w:szCs w:val="28"/>
          <w:lang w:val="uk-UA"/>
        </w:rPr>
        <w:t>Методики (порядку) формування плати за приєднання до системи передачі та системи розподілу</w:t>
      </w:r>
    </w:p>
    <w:p w:rsidR="0003386E" w:rsidRPr="001C25F7" w:rsidRDefault="0003386E" w:rsidP="003E788C">
      <w:pPr>
        <w:ind w:right="5670"/>
        <w:jc w:val="both"/>
        <w:rPr>
          <w:sz w:val="20"/>
          <w:lang w:val="uk-UA"/>
        </w:rPr>
      </w:pPr>
    </w:p>
    <w:p w:rsidR="00B710DF" w:rsidRPr="00B710DF" w:rsidRDefault="00B710DF" w:rsidP="00EE52ED">
      <w:pPr>
        <w:ind w:firstLine="709"/>
        <w:jc w:val="both"/>
        <w:rPr>
          <w:szCs w:val="28"/>
          <w:lang w:val="uk-UA"/>
        </w:rPr>
      </w:pPr>
      <w:r w:rsidRPr="00FF185C">
        <w:rPr>
          <w:szCs w:val="28"/>
          <w:lang w:val="uk-UA"/>
        </w:rPr>
        <w:t xml:space="preserve">Відповідно до законів України </w:t>
      </w:r>
      <w:r w:rsidR="00A87CCE" w:rsidRPr="00FF185C">
        <w:rPr>
          <w:szCs w:val="28"/>
          <w:lang w:val="uk-UA"/>
        </w:rPr>
        <w:t>«</w:t>
      </w:r>
      <w:r w:rsidRPr="00FF185C">
        <w:rPr>
          <w:szCs w:val="28"/>
          <w:lang w:val="uk-UA"/>
        </w:rPr>
        <w:t>Про</w:t>
      </w:r>
      <w:r w:rsidRPr="00B710DF">
        <w:rPr>
          <w:szCs w:val="28"/>
          <w:lang w:val="uk-UA"/>
        </w:rPr>
        <w:t xml:space="preserve"> ринок електричної енергії</w:t>
      </w:r>
      <w:r w:rsidR="00A87CCE">
        <w:rPr>
          <w:szCs w:val="28"/>
          <w:lang w:val="uk-UA"/>
        </w:rPr>
        <w:t>»</w:t>
      </w:r>
      <w:r w:rsidRPr="00B710DF">
        <w:rPr>
          <w:szCs w:val="28"/>
          <w:lang w:val="uk-UA"/>
        </w:rPr>
        <w:t xml:space="preserve"> та </w:t>
      </w:r>
      <w:r w:rsidR="00A87CCE">
        <w:rPr>
          <w:szCs w:val="28"/>
          <w:lang w:val="uk-UA"/>
        </w:rPr>
        <w:t>«</w:t>
      </w:r>
      <w:r w:rsidRPr="00B710DF">
        <w:rPr>
          <w:szCs w:val="28"/>
          <w:lang w:val="uk-UA"/>
        </w:rPr>
        <w:t>Про Національну комісію, що здійснює державне регулювання у сферах енергетики та комунальних послуг</w:t>
      </w:r>
      <w:r w:rsidR="00A87CCE">
        <w:rPr>
          <w:szCs w:val="28"/>
          <w:lang w:val="uk-UA"/>
        </w:rPr>
        <w:t>»</w:t>
      </w:r>
      <w:r w:rsidRPr="00B710DF">
        <w:rPr>
          <w:szCs w:val="28"/>
          <w:lang w:val="uk-UA"/>
        </w:rPr>
        <w:t xml:space="preserve"> Національна комісія, що здійснює державне регулювання у сферах енергетики та комунальних послуг,</w:t>
      </w:r>
    </w:p>
    <w:p w:rsidR="00D109F8" w:rsidRPr="001C25F7" w:rsidRDefault="00D109F8" w:rsidP="009908F7">
      <w:pPr>
        <w:ind w:firstLine="709"/>
        <w:jc w:val="both"/>
        <w:rPr>
          <w:spacing w:val="-6"/>
          <w:sz w:val="24"/>
          <w:szCs w:val="24"/>
          <w:lang w:val="uk-UA"/>
        </w:rPr>
      </w:pPr>
    </w:p>
    <w:p w:rsidR="00BA7575" w:rsidRDefault="00A70602" w:rsidP="00BA7575">
      <w:pPr>
        <w:pStyle w:val="a6"/>
        <w:spacing w:after="0"/>
        <w:ind w:left="0"/>
        <w:jc w:val="both"/>
        <w:rPr>
          <w:b/>
          <w:spacing w:val="-6"/>
          <w:sz w:val="28"/>
          <w:szCs w:val="28"/>
        </w:rPr>
      </w:pPr>
      <w:r w:rsidRPr="00B30382">
        <w:rPr>
          <w:b/>
          <w:spacing w:val="-6"/>
          <w:sz w:val="28"/>
          <w:szCs w:val="28"/>
        </w:rPr>
        <w:t>ПОСТАНОВЛЯЄ</w:t>
      </w:r>
      <w:r w:rsidR="009F23B0" w:rsidRPr="00B30382">
        <w:rPr>
          <w:b/>
          <w:spacing w:val="-6"/>
          <w:sz w:val="28"/>
          <w:szCs w:val="28"/>
        </w:rPr>
        <w:t>:</w:t>
      </w:r>
    </w:p>
    <w:p w:rsidR="00E94875" w:rsidRPr="001C25F7" w:rsidRDefault="00E94875" w:rsidP="00036BA4">
      <w:pPr>
        <w:tabs>
          <w:tab w:val="left" w:pos="1134"/>
        </w:tabs>
        <w:ind w:firstLine="709"/>
        <w:jc w:val="both"/>
        <w:rPr>
          <w:sz w:val="24"/>
          <w:szCs w:val="24"/>
          <w:lang w:val="uk-UA"/>
        </w:rPr>
      </w:pPr>
    </w:p>
    <w:p w:rsidR="00C1183E" w:rsidRDefault="00382E42" w:rsidP="00C1183E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  <w:lang w:val="uk-UA"/>
        </w:rPr>
      </w:pPr>
      <w:r w:rsidRPr="00174633">
        <w:rPr>
          <w:szCs w:val="28"/>
          <w:lang w:val="uk-UA"/>
        </w:rPr>
        <w:t xml:space="preserve">Затвердити </w:t>
      </w:r>
      <w:r w:rsidR="00174633" w:rsidRPr="00174633">
        <w:rPr>
          <w:szCs w:val="28"/>
          <w:lang w:val="uk-UA"/>
        </w:rPr>
        <w:t>З</w:t>
      </w:r>
      <w:r w:rsidR="000B7E2E" w:rsidRPr="00174633">
        <w:rPr>
          <w:szCs w:val="28"/>
          <w:lang w:val="uk-UA"/>
        </w:rPr>
        <w:t xml:space="preserve">міни до </w:t>
      </w:r>
      <w:r w:rsidR="00FF185C" w:rsidRPr="00FF185C">
        <w:rPr>
          <w:szCs w:val="28"/>
          <w:lang w:val="uk-UA"/>
        </w:rPr>
        <w:t>Методики (порядку) формування плати за приєднання до системи передачі та системи розподілу</w:t>
      </w:r>
      <w:r w:rsidR="00E46F4D">
        <w:rPr>
          <w:szCs w:val="28"/>
          <w:lang w:val="uk-UA"/>
        </w:rPr>
        <w:t xml:space="preserve">, </w:t>
      </w:r>
      <w:r w:rsidR="00E46F4D" w:rsidRPr="00E46F4D">
        <w:rPr>
          <w:szCs w:val="28"/>
          <w:lang w:val="uk-UA"/>
        </w:rPr>
        <w:t>затверджено</w:t>
      </w:r>
      <w:r w:rsidR="00FF185C">
        <w:rPr>
          <w:szCs w:val="28"/>
          <w:lang w:val="uk-UA"/>
        </w:rPr>
        <w:t xml:space="preserve">ї </w:t>
      </w:r>
      <w:r w:rsidR="00E46F4D" w:rsidRPr="00E46F4D">
        <w:rPr>
          <w:szCs w:val="28"/>
          <w:lang w:val="uk-UA"/>
        </w:rPr>
        <w:t>постановою Національної комісії, що здійснює державне регулювання у сферах енергетики та комунальних послуг, від 1</w:t>
      </w:r>
      <w:r w:rsidR="00FF185C">
        <w:rPr>
          <w:szCs w:val="28"/>
          <w:lang w:val="uk-UA"/>
        </w:rPr>
        <w:t>8</w:t>
      </w:r>
      <w:r w:rsidR="00E46F4D" w:rsidRPr="00E46F4D">
        <w:rPr>
          <w:szCs w:val="28"/>
          <w:lang w:val="uk-UA"/>
        </w:rPr>
        <w:t xml:space="preserve"> </w:t>
      </w:r>
      <w:r w:rsidR="00FF185C">
        <w:rPr>
          <w:szCs w:val="28"/>
          <w:lang w:val="uk-UA"/>
        </w:rPr>
        <w:t>грудня</w:t>
      </w:r>
      <w:r w:rsidR="00E46F4D" w:rsidRPr="00E46F4D">
        <w:rPr>
          <w:szCs w:val="28"/>
          <w:lang w:val="uk-UA"/>
        </w:rPr>
        <w:t xml:space="preserve"> 2018 року № </w:t>
      </w:r>
      <w:r w:rsidR="00FF185C">
        <w:rPr>
          <w:szCs w:val="28"/>
          <w:lang w:val="uk-UA"/>
        </w:rPr>
        <w:t>1965</w:t>
      </w:r>
      <w:r w:rsidR="00E46F4D" w:rsidRPr="00E46F4D">
        <w:rPr>
          <w:szCs w:val="28"/>
          <w:lang w:val="uk-UA"/>
        </w:rPr>
        <w:t>, що додаються.</w:t>
      </w:r>
    </w:p>
    <w:p w:rsidR="00C1183E" w:rsidRDefault="00C1183E" w:rsidP="00C1183E">
      <w:pPr>
        <w:tabs>
          <w:tab w:val="left" w:pos="1134"/>
        </w:tabs>
        <w:ind w:left="709"/>
        <w:jc w:val="both"/>
        <w:rPr>
          <w:szCs w:val="28"/>
          <w:lang w:val="uk-UA"/>
        </w:rPr>
      </w:pPr>
    </w:p>
    <w:p w:rsidR="008F2496" w:rsidRDefault="008F2496" w:rsidP="00036BA4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  <w:lang w:val="uk-UA"/>
        </w:rPr>
      </w:pPr>
      <w:r w:rsidRPr="009B7636">
        <w:rPr>
          <w:szCs w:val="28"/>
          <w:lang w:val="uk-UA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Pr="009B7636">
        <w:rPr>
          <w:szCs w:val="28"/>
          <w:lang w:val="uk-UA"/>
        </w:rPr>
        <w:t>вебсайті</w:t>
      </w:r>
      <w:proofErr w:type="spellEnd"/>
      <w:r w:rsidRPr="009B7636">
        <w:rPr>
          <w:szCs w:val="28"/>
          <w:lang w:val="uk-UA"/>
        </w:rPr>
        <w:t xml:space="preserve"> Національної комісії, що здійснює державне регулювання у сферах енергетики та комунальних послуг</w:t>
      </w:r>
      <w:r w:rsidRPr="00DA0113">
        <w:rPr>
          <w:szCs w:val="28"/>
          <w:lang w:val="uk-UA"/>
        </w:rPr>
        <w:t xml:space="preserve">. </w:t>
      </w:r>
    </w:p>
    <w:p w:rsidR="00FF185C" w:rsidRDefault="00FF185C" w:rsidP="000B7E2E">
      <w:pPr>
        <w:ind w:left="720"/>
        <w:rPr>
          <w:lang w:val="uk-UA"/>
        </w:rPr>
      </w:pPr>
    </w:p>
    <w:p w:rsidR="00F81A2F" w:rsidRDefault="00F81A2F" w:rsidP="000B7E2E">
      <w:pPr>
        <w:ind w:left="720"/>
        <w:rPr>
          <w:lang w:val="uk-UA"/>
        </w:rPr>
      </w:pPr>
    </w:p>
    <w:p w:rsidR="00036BA4" w:rsidRPr="00FF185C" w:rsidRDefault="00036BA4" w:rsidP="000B7E2E">
      <w:pPr>
        <w:ind w:left="720"/>
        <w:rPr>
          <w:lang w:val="uk-UA"/>
        </w:rPr>
      </w:pPr>
    </w:p>
    <w:p w:rsidR="00BF620F" w:rsidRPr="004756FC" w:rsidRDefault="000B7E2E" w:rsidP="00BF620F">
      <w:pPr>
        <w:rPr>
          <w:lang w:val="uk-UA"/>
        </w:rPr>
      </w:pPr>
      <w:r w:rsidRPr="00B30382">
        <w:rPr>
          <w:lang w:val="uk-UA"/>
        </w:rPr>
        <w:t>Голов</w:t>
      </w:r>
      <w:r w:rsidR="008F2496">
        <w:rPr>
          <w:lang w:val="uk-UA"/>
        </w:rPr>
        <w:t>а</w:t>
      </w:r>
      <w:r w:rsidR="003C12C2">
        <w:rPr>
          <w:lang w:val="uk-UA"/>
        </w:rPr>
        <w:t xml:space="preserve"> НКРЕКП</w:t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="003C12C2">
        <w:rPr>
          <w:lang w:val="uk-UA"/>
        </w:rPr>
        <w:tab/>
      </w:r>
      <w:r w:rsidRPr="00B30382">
        <w:rPr>
          <w:lang w:val="uk-UA"/>
        </w:rPr>
        <w:tab/>
      </w:r>
      <w:r w:rsidR="00FF185C">
        <w:rPr>
          <w:lang w:val="uk-UA"/>
        </w:rPr>
        <w:tab/>
      </w:r>
      <w:r w:rsidR="00FF185C">
        <w:rPr>
          <w:lang w:val="uk-UA"/>
        </w:rPr>
        <w:tab/>
      </w:r>
      <w:r w:rsidR="00F81A2F">
        <w:rPr>
          <w:lang w:val="uk-UA"/>
        </w:rPr>
        <w:t xml:space="preserve">  </w:t>
      </w:r>
      <w:r w:rsidR="00EA73CA">
        <w:rPr>
          <w:lang w:val="uk-UA"/>
        </w:rPr>
        <w:t>Юрій ВЛАСЕНКО</w:t>
      </w:r>
    </w:p>
    <w:sectPr w:rsidR="00BF620F" w:rsidRPr="004756FC" w:rsidSect="00615107">
      <w:headerReference w:type="default" r:id="rId9"/>
      <w:footerReference w:type="default" r:id="rId10"/>
      <w:headerReference w:type="first" r:id="rId11"/>
      <w:pgSz w:w="11907" w:h="16840" w:code="9"/>
      <w:pgMar w:top="1134" w:right="567" w:bottom="1134" w:left="1701" w:header="567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6F5" w:rsidRDefault="002176F5">
      <w:r>
        <w:separator/>
      </w:r>
    </w:p>
  </w:endnote>
  <w:endnote w:type="continuationSeparator" w:id="0">
    <w:p w:rsidR="002176F5" w:rsidRDefault="0021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424" w:rsidRPr="00B20ADD" w:rsidRDefault="004E1424">
    <w:pPr>
      <w:rPr>
        <w:sz w:val="2"/>
        <w:szCs w:val="2"/>
        <w:lang w:val="uk-UA"/>
      </w:rPr>
    </w:pPr>
  </w:p>
  <w:p w:rsidR="004E1424" w:rsidRPr="001D2C0B" w:rsidRDefault="004E1424">
    <w:pPr>
      <w:pStyle w:val="a5"/>
      <w:rPr>
        <w:sz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6F5" w:rsidRDefault="002176F5">
      <w:r>
        <w:separator/>
      </w:r>
    </w:p>
  </w:footnote>
  <w:footnote w:type="continuationSeparator" w:id="0">
    <w:p w:rsidR="002176F5" w:rsidRDefault="00217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424" w:rsidRPr="001C3E7B" w:rsidRDefault="004E1424">
    <w:pPr>
      <w:pStyle w:val="a3"/>
      <w:jc w:val="center"/>
      <w:rPr>
        <w:sz w:val="24"/>
        <w:szCs w:val="24"/>
      </w:rPr>
    </w:pPr>
    <w:r w:rsidRPr="001C3E7B">
      <w:rPr>
        <w:sz w:val="24"/>
        <w:szCs w:val="24"/>
      </w:rPr>
      <w:fldChar w:fldCharType="begin"/>
    </w:r>
    <w:r w:rsidRPr="001C3E7B">
      <w:rPr>
        <w:sz w:val="24"/>
        <w:szCs w:val="24"/>
      </w:rPr>
      <w:instrText>PAGE   \* MERGEFORMAT</w:instrText>
    </w:r>
    <w:r w:rsidRPr="001C3E7B">
      <w:rPr>
        <w:sz w:val="24"/>
        <w:szCs w:val="24"/>
      </w:rPr>
      <w:fldChar w:fldCharType="separate"/>
    </w:r>
    <w:r w:rsidR="00EA73CA" w:rsidRPr="00EA73CA">
      <w:rPr>
        <w:noProof/>
        <w:sz w:val="24"/>
        <w:szCs w:val="24"/>
        <w:lang w:val="uk-UA"/>
      </w:rPr>
      <w:t>2</w:t>
    </w:r>
    <w:r w:rsidRPr="001C3E7B">
      <w:rPr>
        <w:sz w:val="24"/>
        <w:szCs w:val="24"/>
      </w:rPr>
      <w:fldChar w:fldCharType="end"/>
    </w:r>
  </w:p>
  <w:p w:rsidR="004E1424" w:rsidRDefault="004E14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424" w:rsidRPr="00631944" w:rsidRDefault="00631944" w:rsidP="0098328A">
    <w:pPr>
      <w:tabs>
        <w:tab w:val="center" w:pos="4536"/>
        <w:tab w:val="right" w:pos="9072"/>
      </w:tabs>
      <w:jc w:val="right"/>
      <w:rPr>
        <w:b/>
        <w:lang w:val="uk-UA"/>
      </w:rPr>
    </w:pPr>
    <w:r w:rsidRPr="00631944">
      <w:rPr>
        <w:b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E66EF"/>
    <w:multiLevelType w:val="hybridMultilevel"/>
    <w:tmpl w:val="608416D6"/>
    <w:lvl w:ilvl="0" w:tplc="34F4E8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53E4"/>
    <w:multiLevelType w:val="multilevel"/>
    <w:tmpl w:val="317EFE6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B16EDD"/>
    <w:multiLevelType w:val="hybridMultilevel"/>
    <w:tmpl w:val="14CEA7E4"/>
    <w:lvl w:ilvl="0" w:tplc="D2FA7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016E76"/>
    <w:multiLevelType w:val="hybridMultilevel"/>
    <w:tmpl w:val="A89CE52A"/>
    <w:lvl w:ilvl="0" w:tplc="219CB7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F03BC1"/>
    <w:multiLevelType w:val="hybridMultilevel"/>
    <w:tmpl w:val="1ABC05EC"/>
    <w:lvl w:ilvl="0" w:tplc="4D448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1F4BF0"/>
    <w:multiLevelType w:val="hybridMultilevel"/>
    <w:tmpl w:val="C0921966"/>
    <w:lvl w:ilvl="0" w:tplc="BD46C2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AA7897"/>
    <w:multiLevelType w:val="hybridMultilevel"/>
    <w:tmpl w:val="2C24CD22"/>
    <w:lvl w:ilvl="0" w:tplc="17D0D7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7B3C"/>
    <w:multiLevelType w:val="hybridMultilevel"/>
    <w:tmpl w:val="E78A2908"/>
    <w:lvl w:ilvl="0" w:tplc="6DC0F8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E6264"/>
    <w:multiLevelType w:val="hybridMultilevel"/>
    <w:tmpl w:val="8F7048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71D5C"/>
    <w:multiLevelType w:val="hybridMultilevel"/>
    <w:tmpl w:val="04EC0FDE"/>
    <w:lvl w:ilvl="0" w:tplc="17D0D7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D6670"/>
    <w:multiLevelType w:val="hybridMultilevel"/>
    <w:tmpl w:val="93DE4D02"/>
    <w:lvl w:ilvl="0" w:tplc="6DC0F8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5640D7"/>
    <w:multiLevelType w:val="hybridMultilevel"/>
    <w:tmpl w:val="D78A61DA"/>
    <w:lvl w:ilvl="0" w:tplc="086A460A">
      <w:start w:val="1"/>
      <w:numFmt w:val="decimal"/>
      <w:lvlText w:val="2.%1."/>
      <w:lvlJc w:val="left"/>
      <w:pPr>
        <w:tabs>
          <w:tab w:val="num" w:pos="1744"/>
        </w:tabs>
        <w:ind w:left="1744" w:hanging="1035"/>
      </w:pPr>
      <w:rPr>
        <w:rFonts w:hint="default"/>
        <w:color w:val="auto"/>
      </w:rPr>
    </w:lvl>
    <w:lvl w:ilvl="1" w:tplc="17D0D762">
      <w:start w:val="1"/>
      <w:numFmt w:val="decimal"/>
      <w:lvlText w:val="%2)"/>
      <w:lvlJc w:val="left"/>
      <w:pPr>
        <w:tabs>
          <w:tab w:val="num" w:pos="2464"/>
        </w:tabs>
        <w:ind w:left="2464" w:hanging="1035"/>
      </w:pPr>
      <w:rPr>
        <w:rFonts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248B2276"/>
    <w:multiLevelType w:val="hybridMultilevel"/>
    <w:tmpl w:val="988CD3FE"/>
    <w:lvl w:ilvl="0" w:tplc="57C243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A0311"/>
    <w:multiLevelType w:val="hybridMultilevel"/>
    <w:tmpl w:val="02F832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42E2A"/>
    <w:multiLevelType w:val="hybridMultilevel"/>
    <w:tmpl w:val="29B097D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64028"/>
    <w:multiLevelType w:val="hybridMultilevel"/>
    <w:tmpl w:val="ECAC0AF2"/>
    <w:lvl w:ilvl="0" w:tplc="17D0D7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45C9B"/>
    <w:multiLevelType w:val="hybridMultilevel"/>
    <w:tmpl w:val="95C06C08"/>
    <w:lvl w:ilvl="0" w:tplc="CC58D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171831"/>
    <w:multiLevelType w:val="hybridMultilevel"/>
    <w:tmpl w:val="E6EC84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671E9"/>
    <w:multiLevelType w:val="hybridMultilevel"/>
    <w:tmpl w:val="E5D0EB74"/>
    <w:lvl w:ilvl="0" w:tplc="C3449D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990BF1"/>
    <w:multiLevelType w:val="hybridMultilevel"/>
    <w:tmpl w:val="8CF8B0EE"/>
    <w:lvl w:ilvl="0" w:tplc="07EC3F1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BDD1968"/>
    <w:multiLevelType w:val="hybridMultilevel"/>
    <w:tmpl w:val="E9782BA8"/>
    <w:lvl w:ilvl="0" w:tplc="6272149C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lowerLetter"/>
      <w:lvlText w:val="%2."/>
      <w:lvlJc w:val="left"/>
      <w:pPr>
        <w:ind w:left="2498" w:hanging="360"/>
      </w:pPr>
    </w:lvl>
    <w:lvl w:ilvl="2" w:tplc="0422001B">
      <w:start w:val="1"/>
      <w:numFmt w:val="lowerRoman"/>
      <w:lvlText w:val="%3."/>
      <w:lvlJc w:val="right"/>
      <w:pPr>
        <w:ind w:left="3218" w:hanging="180"/>
      </w:pPr>
    </w:lvl>
    <w:lvl w:ilvl="3" w:tplc="0422000F">
      <w:start w:val="1"/>
      <w:numFmt w:val="decimal"/>
      <w:lvlText w:val="%4."/>
      <w:lvlJc w:val="left"/>
      <w:pPr>
        <w:ind w:left="3938" w:hanging="360"/>
      </w:pPr>
    </w:lvl>
    <w:lvl w:ilvl="4" w:tplc="04220019">
      <w:start w:val="1"/>
      <w:numFmt w:val="lowerLetter"/>
      <w:lvlText w:val="%5."/>
      <w:lvlJc w:val="left"/>
      <w:pPr>
        <w:ind w:left="4658" w:hanging="360"/>
      </w:pPr>
    </w:lvl>
    <w:lvl w:ilvl="5" w:tplc="0422001B">
      <w:start w:val="1"/>
      <w:numFmt w:val="lowerRoman"/>
      <w:lvlText w:val="%6."/>
      <w:lvlJc w:val="right"/>
      <w:pPr>
        <w:ind w:left="5378" w:hanging="180"/>
      </w:pPr>
    </w:lvl>
    <w:lvl w:ilvl="6" w:tplc="0422000F">
      <w:start w:val="1"/>
      <w:numFmt w:val="decimal"/>
      <w:lvlText w:val="%7."/>
      <w:lvlJc w:val="left"/>
      <w:pPr>
        <w:ind w:left="6098" w:hanging="360"/>
      </w:pPr>
    </w:lvl>
    <w:lvl w:ilvl="7" w:tplc="04220019">
      <w:start w:val="1"/>
      <w:numFmt w:val="lowerLetter"/>
      <w:lvlText w:val="%8."/>
      <w:lvlJc w:val="left"/>
      <w:pPr>
        <w:ind w:left="6818" w:hanging="360"/>
      </w:pPr>
    </w:lvl>
    <w:lvl w:ilvl="8" w:tplc="0422001B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F9C4DC2"/>
    <w:multiLevelType w:val="hybridMultilevel"/>
    <w:tmpl w:val="5AA6EDC2"/>
    <w:lvl w:ilvl="0" w:tplc="C13E0E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A31B4"/>
    <w:multiLevelType w:val="hybridMultilevel"/>
    <w:tmpl w:val="411AF12C"/>
    <w:lvl w:ilvl="0" w:tplc="D17E4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A9F4E75"/>
    <w:multiLevelType w:val="hybridMultilevel"/>
    <w:tmpl w:val="0B2A9CFA"/>
    <w:lvl w:ilvl="0" w:tplc="84B69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7D7A5A"/>
    <w:multiLevelType w:val="multilevel"/>
    <w:tmpl w:val="52AE5A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2E77605"/>
    <w:multiLevelType w:val="hybridMultilevel"/>
    <w:tmpl w:val="DECAA24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D5FF9"/>
    <w:multiLevelType w:val="hybridMultilevel"/>
    <w:tmpl w:val="395280A0"/>
    <w:lvl w:ilvl="0" w:tplc="17D0D7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C6845"/>
    <w:multiLevelType w:val="hybridMultilevel"/>
    <w:tmpl w:val="5970AA36"/>
    <w:lvl w:ilvl="0" w:tplc="57C243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D474F25"/>
    <w:multiLevelType w:val="hybridMultilevel"/>
    <w:tmpl w:val="FFFCF80C"/>
    <w:lvl w:ilvl="0" w:tplc="D4488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0A0942"/>
    <w:multiLevelType w:val="hybridMultilevel"/>
    <w:tmpl w:val="9124815C"/>
    <w:lvl w:ilvl="0" w:tplc="CC58D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0"/>
  </w:num>
  <w:num w:numId="5">
    <w:abstractNumId w:val="5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9"/>
  </w:num>
  <w:num w:numId="9">
    <w:abstractNumId w:val="4"/>
  </w:num>
  <w:num w:numId="10">
    <w:abstractNumId w:val="22"/>
  </w:num>
  <w:num w:numId="11">
    <w:abstractNumId w:val="29"/>
  </w:num>
  <w:num w:numId="12">
    <w:abstractNumId w:val="28"/>
  </w:num>
  <w:num w:numId="13">
    <w:abstractNumId w:val="27"/>
  </w:num>
  <w:num w:numId="14">
    <w:abstractNumId w:val="0"/>
  </w:num>
  <w:num w:numId="15">
    <w:abstractNumId w:val="1"/>
  </w:num>
  <w:num w:numId="16">
    <w:abstractNumId w:val="21"/>
  </w:num>
  <w:num w:numId="17">
    <w:abstractNumId w:val="8"/>
  </w:num>
  <w:num w:numId="18">
    <w:abstractNumId w:val="12"/>
  </w:num>
  <w:num w:numId="19">
    <w:abstractNumId w:val="9"/>
  </w:num>
  <w:num w:numId="20">
    <w:abstractNumId w:val="15"/>
  </w:num>
  <w:num w:numId="21">
    <w:abstractNumId w:val="6"/>
  </w:num>
  <w:num w:numId="22">
    <w:abstractNumId w:val="26"/>
  </w:num>
  <w:num w:numId="23">
    <w:abstractNumId w:val="7"/>
  </w:num>
  <w:num w:numId="24">
    <w:abstractNumId w:val="25"/>
  </w:num>
  <w:num w:numId="25">
    <w:abstractNumId w:val="24"/>
  </w:num>
  <w:num w:numId="26">
    <w:abstractNumId w:val="11"/>
  </w:num>
  <w:num w:numId="27">
    <w:abstractNumId w:val="10"/>
  </w:num>
  <w:num w:numId="28">
    <w:abstractNumId w:val="3"/>
  </w:num>
  <w:num w:numId="29">
    <w:abstractNumId w:val="23"/>
  </w:num>
  <w:num w:numId="30">
    <w:abstractNumId w:val="13"/>
  </w:num>
  <w:num w:numId="31">
    <w:abstractNumId w:val="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F9"/>
    <w:rsid w:val="00004559"/>
    <w:rsid w:val="00005A42"/>
    <w:rsid w:val="00010F55"/>
    <w:rsid w:val="0001338C"/>
    <w:rsid w:val="0001369C"/>
    <w:rsid w:val="00014A98"/>
    <w:rsid w:val="00015FF9"/>
    <w:rsid w:val="000211D0"/>
    <w:rsid w:val="00030D0D"/>
    <w:rsid w:val="00031C8A"/>
    <w:rsid w:val="000330C3"/>
    <w:rsid w:val="0003386E"/>
    <w:rsid w:val="000338C1"/>
    <w:rsid w:val="00035152"/>
    <w:rsid w:val="00035404"/>
    <w:rsid w:val="00036538"/>
    <w:rsid w:val="00036BA4"/>
    <w:rsid w:val="00040733"/>
    <w:rsid w:val="000424A0"/>
    <w:rsid w:val="00043917"/>
    <w:rsid w:val="00043E1C"/>
    <w:rsid w:val="0004641E"/>
    <w:rsid w:val="00047471"/>
    <w:rsid w:val="00047F4F"/>
    <w:rsid w:val="00052299"/>
    <w:rsid w:val="000563C2"/>
    <w:rsid w:val="0006050A"/>
    <w:rsid w:val="000605CE"/>
    <w:rsid w:val="00061C4D"/>
    <w:rsid w:val="00062418"/>
    <w:rsid w:val="00062C07"/>
    <w:rsid w:val="00064962"/>
    <w:rsid w:val="00067267"/>
    <w:rsid w:val="00072C59"/>
    <w:rsid w:val="0008057C"/>
    <w:rsid w:val="000805EA"/>
    <w:rsid w:val="000807BF"/>
    <w:rsid w:val="00080A29"/>
    <w:rsid w:val="00082EAE"/>
    <w:rsid w:val="0008307F"/>
    <w:rsid w:val="000917B3"/>
    <w:rsid w:val="000931F1"/>
    <w:rsid w:val="00093272"/>
    <w:rsid w:val="000A3363"/>
    <w:rsid w:val="000A45BE"/>
    <w:rsid w:val="000A4DED"/>
    <w:rsid w:val="000A6F74"/>
    <w:rsid w:val="000B4A0E"/>
    <w:rsid w:val="000B4EF9"/>
    <w:rsid w:val="000B5105"/>
    <w:rsid w:val="000B71CD"/>
    <w:rsid w:val="000B7E2E"/>
    <w:rsid w:val="000C0FBB"/>
    <w:rsid w:val="000C11DE"/>
    <w:rsid w:val="000C1824"/>
    <w:rsid w:val="000C25C0"/>
    <w:rsid w:val="000C2C22"/>
    <w:rsid w:val="000C3D88"/>
    <w:rsid w:val="000C3E03"/>
    <w:rsid w:val="000C7BD7"/>
    <w:rsid w:val="000D2C81"/>
    <w:rsid w:val="000D3A7B"/>
    <w:rsid w:val="000D5FCD"/>
    <w:rsid w:val="000D78B1"/>
    <w:rsid w:val="000E0DD4"/>
    <w:rsid w:val="000E198D"/>
    <w:rsid w:val="000E5E78"/>
    <w:rsid w:val="000F04D0"/>
    <w:rsid w:val="000F23C8"/>
    <w:rsid w:val="000F4EC5"/>
    <w:rsid w:val="000F7BC9"/>
    <w:rsid w:val="00100A93"/>
    <w:rsid w:val="00103E00"/>
    <w:rsid w:val="00104D54"/>
    <w:rsid w:val="00107126"/>
    <w:rsid w:val="001079FD"/>
    <w:rsid w:val="0011052A"/>
    <w:rsid w:val="00111776"/>
    <w:rsid w:val="001154C0"/>
    <w:rsid w:val="001177D7"/>
    <w:rsid w:val="00117E27"/>
    <w:rsid w:val="001210AF"/>
    <w:rsid w:val="00126800"/>
    <w:rsid w:val="00127617"/>
    <w:rsid w:val="0013224E"/>
    <w:rsid w:val="00132D8D"/>
    <w:rsid w:val="00135729"/>
    <w:rsid w:val="00136EA8"/>
    <w:rsid w:val="00140F32"/>
    <w:rsid w:val="00145EDB"/>
    <w:rsid w:val="001500C4"/>
    <w:rsid w:val="00160D96"/>
    <w:rsid w:val="0016207E"/>
    <w:rsid w:val="0016463F"/>
    <w:rsid w:val="0016666F"/>
    <w:rsid w:val="0017431B"/>
    <w:rsid w:val="00174633"/>
    <w:rsid w:val="00175507"/>
    <w:rsid w:val="00176E35"/>
    <w:rsid w:val="001773AC"/>
    <w:rsid w:val="0018035C"/>
    <w:rsid w:val="001871B0"/>
    <w:rsid w:val="001906FE"/>
    <w:rsid w:val="001A1067"/>
    <w:rsid w:val="001A5B85"/>
    <w:rsid w:val="001B0D61"/>
    <w:rsid w:val="001B5641"/>
    <w:rsid w:val="001B7E35"/>
    <w:rsid w:val="001C25F7"/>
    <w:rsid w:val="001C3DEC"/>
    <w:rsid w:val="001C3E21"/>
    <w:rsid w:val="001C3E7B"/>
    <w:rsid w:val="001C6C67"/>
    <w:rsid w:val="001D1A31"/>
    <w:rsid w:val="001D1CFC"/>
    <w:rsid w:val="001D2C0B"/>
    <w:rsid w:val="001D669C"/>
    <w:rsid w:val="001E2FB2"/>
    <w:rsid w:val="001E72CB"/>
    <w:rsid w:val="001F1988"/>
    <w:rsid w:val="00203202"/>
    <w:rsid w:val="00203A79"/>
    <w:rsid w:val="00204F22"/>
    <w:rsid w:val="002069DA"/>
    <w:rsid w:val="00214FA8"/>
    <w:rsid w:val="00215363"/>
    <w:rsid w:val="00217598"/>
    <w:rsid w:val="002176F5"/>
    <w:rsid w:val="00217D00"/>
    <w:rsid w:val="0022107B"/>
    <w:rsid w:val="00221A82"/>
    <w:rsid w:val="002308FB"/>
    <w:rsid w:val="0023314E"/>
    <w:rsid w:val="002352B8"/>
    <w:rsid w:val="0023588B"/>
    <w:rsid w:val="00235EF6"/>
    <w:rsid w:val="00240452"/>
    <w:rsid w:val="002413C2"/>
    <w:rsid w:val="00246EF4"/>
    <w:rsid w:val="00247426"/>
    <w:rsid w:val="0025067D"/>
    <w:rsid w:val="00257676"/>
    <w:rsid w:val="00257FA4"/>
    <w:rsid w:val="0026207F"/>
    <w:rsid w:val="00264543"/>
    <w:rsid w:val="002656F3"/>
    <w:rsid w:val="00272673"/>
    <w:rsid w:val="00274DD5"/>
    <w:rsid w:val="0028151A"/>
    <w:rsid w:val="00281C08"/>
    <w:rsid w:val="002839B7"/>
    <w:rsid w:val="0028465C"/>
    <w:rsid w:val="00285D1B"/>
    <w:rsid w:val="00286600"/>
    <w:rsid w:val="00287B1B"/>
    <w:rsid w:val="00287B99"/>
    <w:rsid w:val="002912DF"/>
    <w:rsid w:val="00291CEA"/>
    <w:rsid w:val="00295590"/>
    <w:rsid w:val="002A3D1B"/>
    <w:rsid w:val="002A6537"/>
    <w:rsid w:val="002A67C7"/>
    <w:rsid w:val="002B00BB"/>
    <w:rsid w:val="002B1166"/>
    <w:rsid w:val="002B5930"/>
    <w:rsid w:val="002B6D7C"/>
    <w:rsid w:val="002C3708"/>
    <w:rsid w:val="002C527A"/>
    <w:rsid w:val="002C5C39"/>
    <w:rsid w:val="002D1617"/>
    <w:rsid w:val="002D186C"/>
    <w:rsid w:val="002D19ED"/>
    <w:rsid w:val="002D2476"/>
    <w:rsid w:val="002D28B6"/>
    <w:rsid w:val="002D2C5E"/>
    <w:rsid w:val="002D2F3D"/>
    <w:rsid w:val="002D4709"/>
    <w:rsid w:val="002D5D31"/>
    <w:rsid w:val="002E4B51"/>
    <w:rsid w:val="002E769F"/>
    <w:rsid w:val="002F1C27"/>
    <w:rsid w:val="002F25C6"/>
    <w:rsid w:val="003021A4"/>
    <w:rsid w:val="00305365"/>
    <w:rsid w:val="003114FD"/>
    <w:rsid w:val="00314473"/>
    <w:rsid w:val="00314FB0"/>
    <w:rsid w:val="00315E15"/>
    <w:rsid w:val="00320D86"/>
    <w:rsid w:val="00322FC2"/>
    <w:rsid w:val="003248A8"/>
    <w:rsid w:val="00326473"/>
    <w:rsid w:val="00326479"/>
    <w:rsid w:val="00326E36"/>
    <w:rsid w:val="00331DAC"/>
    <w:rsid w:val="003361E8"/>
    <w:rsid w:val="00337DB1"/>
    <w:rsid w:val="0034155E"/>
    <w:rsid w:val="00342F7A"/>
    <w:rsid w:val="00344C04"/>
    <w:rsid w:val="00345165"/>
    <w:rsid w:val="0034563B"/>
    <w:rsid w:val="003473A2"/>
    <w:rsid w:val="00352305"/>
    <w:rsid w:val="00360B61"/>
    <w:rsid w:val="003612E0"/>
    <w:rsid w:val="00361398"/>
    <w:rsid w:val="00362D96"/>
    <w:rsid w:val="00362D99"/>
    <w:rsid w:val="00364440"/>
    <w:rsid w:val="00365AF3"/>
    <w:rsid w:val="00370C93"/>
    <w:rsid w:val="00375B9F"/>
    <w:rsid w:val="00375F03"/>
    <w:rsid w:val="003778C3"/>
    <w:rsid w:val="00382E42"/>
    <w:rsid w:val="00384E6A"/>
    <w:rsid w:val="0038502F"/>
    <w:rsid w:val="00385F63"/>
    <w:rsid w:val="003870D4"/>
    <w:rsid w:val="003871F1"/>
    <w:rsid w:val="003872E4"/>
    <w:rsid w:val="00392826"/>
    <w:rsid w:val="00394264"/>
    <w:rsid w:val="00396D79"/>
    <w:rsid w:val="003A4CB5"/>
    <w:rsid w:val="003A50F3"/>
    <w:rsid w:val="003A5427"/>
    <w:rsid w:val="003B13CC"/>
    <w:rsid w:val="003B1705"/>
    <w:rsid w:val="003B5357"/>
    <w:rsid w:val="003B6248"/>
    <w:rsid w:val="003B6249"/>
    <w:rsid w:val="003C0566"/>
    <w:rsid w:val="003C12C2"/>
    <w:rsid w:val="003C595D"/>
    <w:rsid w:val="003C61FA"/>
    <w:rsid w:val="003C677B"/>
    <w:rsid w:val="003D0092"/>
    <w:rsid w:val="003E4F57"/>
    <w:rsid w:val="003E7306"/>
    <w:rsid w:val="003E788C"/>
    <w:rsid w:val="003E7CC1"/>
    <w:rsid w:val="003F2AE0"/>
    <w:rsid w:val="003F434D"/>
    <w:rsid w:val="003F5FB9"/>
    <w:rsid w:val="003F71AE"/>
    <w:rsid w:val="003F7BCC"/>
    <w:rsid w:val="00401295"/>
    <w:rsid w:val="00403E40"/>
    <w:rsid w:val="0040582D"/>
    <w:rsid w:val="00421197"/>
    <w:rsid w:val="00425C09"/>
    <w:rsid w:val="0042611F"/>
    <w:rsid w:val="00426F84"/>
    <w:rsid w:val="0043175D"/>
    <w:rsid w:val="00434400"/>
    <w:rsid w:val="00435B76"/>
    <w:rsid w:val="00440507"/>
    <w:rsid w:val="004422E3"/>
    <w:rsid w:val="00444178"/>
    <w:rsid w:val="004471EE"/>
    <w:rsid w:val="00455439"/>
    <w:rsid w:val="00461DDA"/>
    <w:rsid w:val="004642E5"/>
    <w:rsid w:val="00464546"/>
    <w:rsid w:val="00464F4F"/>
    <w:rsid w:val="0046749F"/>
    <w:rsid w:val="0047075D"/>
    <w:rsid w:val="00471D9E"/>
    <w:rsid w:val="004756FC"/>
    <w:rsid w:val="00484B13"/>
    <w:rsid w:val="004877AB"/>
    <w:rsid w:val="00487CF0"/>
    <w:rsid w:val="00490152"/>
    <w:rsid w:val="00490923"/>
    <w:rsid w:val="00490BAA"/>
    <w:rsid w:val="00495B40"/>
    <w:rsid w:val="004966B6"/>
    <w:rsid w:val="00497330"/>
    <w:rsid w:val="004A2318"/>
    <w:rsid w:val="004A535D"/>
    <w:rsid w:val="004B2BEE"/>
    <w:rsid w:val="004B3C03"/>
    <w:rsid w:val="004B5CEF"/>
    <w:rsid w:val="004C081A"/>
    <w:rsid w:val="004C0CB7"/>
    <w:rsid w:val="004C2727"/>
    <w:rsid w:val="004C3C3B"/>
    <w:rsid w:val="004C48BD"/>
    <w:rsid w:val="004C67FF"/>
    <w:rsid w:val="004D00F4"/>
    <w:rsid w:val="004D0E1C"/>
    <w:rsid w:val="004D1849"/>
    <w:rsid w:val="004D4A77"/>
    <w:rsid w:val="004D52AE"/>
    <w:rsid w:val="004D61B0"/>
    <w:rsid w:val="004E1424"/>
    <w:rsid w:val="004E1DA6"/>
    <w:rsid w:val="004E3E88"/>
    <w:rsid w:val="004E4009"/>
    <w:rsid w:val="004F32CC"/>
    <w:rsid w:val="004F6163"/>
    <w:rsid w:val="004F6395"/>
    <w:rsid w:val="004F78D7"/>
    <w:rsid w:val="00502E17"/>
    <w:rsid w:val="005104C5"/>
    <w:rsid w:val="005109B8"/>
    <w:rsid w:val="00510D06"/>
    <w:rsid w:val="0051241E"/>
    <w:rsid w:val="00512D5B"/>
    <w:rsid w:val="00513B57"/>
    <w:rsid w:val="0051609B"/>
    <w:rsid w:val="00516C4D"/>
    <w:rsid w:val="00516E98"/>
    <w:rsid w:val="00521029"/>
    <w:rsid w:val="00521B93"/>
    <w:rsid w:val="00525471"/>
    <w:rsid w:val="00525E38"/>
    <w:rsid w:val="005302A9"/>
    <w:rsid w:val="00540E18"/>
    <w:rsid w:val="00542DF3"/>
    <w:rsid w:val="00543F1D"/>
    <w:rsid w:val="005501A5"/>
    <w:rsid w:val="00550599"/>
    <w:rsid w:val="00551CAA"/>
    <w:rsid w:val="00552C20"/>
    <w:rsid w:val="005531A0"/>
    <w:rsid w:val="005545E6"/>
    <w:rsid w:val="00556F04"/>
    <w:rsid w:val="00563C04"/>
    <w:rsid w:val="00571824"/>
    <w:rsid w:val="00583808"/>
    <w:rsid w:val="00583C70"/>
    <w:rsid w:val="0058506F"/>
    <w:rsid w:val="00590149"/>
    <w:rsid w:val="0059016D"/>
    <w:rsid w:val="00592849"/>
    <w:rsid w:val="0059629A"/>
    <w:rsid w:val="00597B1B"/>
    <w:rsid w:val="00597C4B"/>
    <w:rsid w:val="005A3E26"/>
    <w:rsid w:val="005A507A"/>
    <w:rsid w:val="005B0DEE"/>
    <w:rsid w:val="005B29B9"/>
    <w:rsid w:val="005B30EC"/>
    <w:rsid w:val="005C4D3F"/>
    <w:rsid w:val="005C6F45"/>
    <w:rsid w:val="005C70D5"/>
    <w:rsid w:val="005D6CD9"/>
    <w:rsid w:val="005E10AF"/>
    <w:rsid w:val="005E2300"/>
    <w:rsid w:val="005E2611"/>
    <w:rsid w:val="005E32D6"/>
    <w:rsid w:val="005E6FF5"/>
    <w:rsid w:val="005E7241"/>
    <w:rsid w:val="005F02C7"/>
    <w:rsid w:val="005F0FF8"/>
    <w:rsid w:val="005F3851"/>
    <w:rsid w:val="005F4022"/>
    <w:rsid w:val="005F5966"/>
    <w:rsid w:val="00601509"/>
    <w:rsid w:val="00602ED6"/>
    <w:rsid w:val="00603882"/>
    <w:rsid w:val="00612F46"/>
    <w:rsid w:val="00613312"/>
    <w:rsid w:val="00615107"/>
    <w:rsid w:val="0061713E"/>
    <w:rsid w:val="00617C0F"/>
    <w:rsid w:val="00617D18"/>
    <w:rsid w:val="00617FF3"/>
    <w:rsid w:val="0062163B"/>
    <w:rsid w:val="00621657"/>
    <w:rsid w:val="00622029"/>
    <w:rsid w:val="00624E7C"/>
    <w:rsid w:val="00625C7A"/>
    <w:rsid w:val="00631466"/>
    <w:rsid w:val="00631944"/>
    <w:rsid w:val="006330B0"/>
    <w:rsid w:val="00634982"/>
    <w:rsid w:val="00637C91"/>
    <w:rsid w:val="006408D3"/>
    <w:rsid w:val="0064152F"/>
    <w:rsid w:val="00641851"/>
    <w:rsid w:val="00642070"/>
    <w:rsid w:val="00646929"/>
    <w:rsid w:val="00646A9F"/>
    <w:rsid w:val="00646E3D"/>
    <w:rsid w:val="00651869"/>
    <w:rsid w:val="00651C5E"/>
    <w:rsid w:val="006526E1"/>
    <w:rsid w:val="00652950"/>
    <w:rsid w:val="00652AAE"/>
    <w:rsid w:val="00654C8F"/>
    <w:rsid w:val="00655761"/>
    <w:rsid w:val="00657F12"/>
    <w:rsid w:val="006635DF"/>
    <w:rsid w:val="00665230"/>
    <w:rsid w:val="00666F2D"/>
    <w:rsid w:val="006712C3"/>
    <w:rsid w:val="006740A2"/>
    <w:rsid w:val="006746D6"/>
    <w:rsid w:val="00677F6D"/>
    <w:rsid w:val="00683D8A"/>
    <w:rsid w:val="00685320"/>
    <w:rsid w:val="00685812"/>
    <w:rsid w:val="00685FF7"/>
    <w:rsid w:val="006909E8"/>
    <w:rsid w:val="00691F1C"/>
    <w:rsid w:val="006942B5"/>
    <w:rsid w:val="00696F7A"/>
    <w:rsid w:val="006A1CAD"/>
    <w:rsid w:val="006A35CF"/>
    <w:rsid w:val="006A3A3B"/>
    <w:rsid w:val="006B0312"/>
    <w:rsid w:val="006B14C0"/>
    <w:rsid w:val="006B2E6E"/>
    <w:rsid w:val="006B48FB"/>
    <w:rsid w:val="006B559A"/>
    <w:rsid w:val="006C0B36"/>
    <w:rsid w:val="006C4A6E"/>
    <w:rsid w:val="006C76F2"/>
    <w:rsid w:val="006D1B4C"/>
    <w:rsid w:val="006E4AA0"/>
    <w:rsid w:val="006E5C49"/>
    <w:rsid w:val="006E6E48"/>
    <w:rsid w:val="006E7325"/>
    <w:rsid w:val="006E7500"/>
    <w:rsid w:val="006F0C4F"/>
    <w:rsid w:val="006F3CBA"/>
    <w:rsid w:val="006F5B46"/>
    <w:rsid w:val="006F6B83"/>
    <w:rsid w:val="006F7768"/>
    <w:rsid w:val="00702587"/>
    <w:rsid w:val="00704E94"/>
    <w:rsid w:val="007066E7"/>
    <w:rsid w:val="00707611"/>
    <w:rsid w:val="0071174B"/>
    <w:rsid w:val="007159E0"/>
    <w:rsid w:val="00716A20"/>
    <w:rsid w:val="00717073"/>
    <w:rsid w:val="00723E1B"/>
    <w:rsid w:val="007246B2"/>
    <w:rsid w:val="0072634C"/>
    <w:rsid w:val="007313D6"/>
    <w:rsid w:val="00733EFB"/>
    <w:rsid w:val="007365EC"/>
    <w:rsid w:val="00736A44"/>
    <w:rsid w:val="007372B1"/>
    <w:rsid w:val="00742B1E"/>
    <w:rsid w:val="00742D5E"/>
    <w:rsid w:val="00743679"/>
    <w:rsid w:val="00746399"/>
    <w:rsid w:val="00750630"/>
    <w:rsid w:val="00750747"/>
    <w:rsid w:val="00751F91"/>
    <w:rsid w:val="007612FA"/>
    <w:rsid w:val="00763FF1"/>
    <w:rsid w:val="00765375"/>
    <w:rsid w:val="00770C35"/>
    <w:rsid w:val="007711DF"/>
    <w:rsid w:val="00771578"/>
    <w:rsid w:val="007715C3"/>
    <w:rsid w:val="007719B3"/>
    <w:rsid w:val="00777150"/>
    <w:rsid w:val="007821EE"/>
    <w:rsid w:val="00782297"/>
    <w:rsid w:val="007826D9"/>
    <w:rsid w:val="00782F45"/>
    <w:rsid w:val="00785849"/>
    <w:rsid w:val="007865CF"/>
    <w:rsid w:val="0079359A"/>
    <w:rsid w:val="00794C9E"/>
    <w:rsid w:val="007957C1"/>
    <w:rsid w:val="0079642E"/>
    <w:rsid w:val="0079699A"/>
    <w:rsid w:val="00796B21"/>
    <w:rsid w:val="007A0165"/>
    <w:rsid w:val="007A211C"/>
    <w:rsid w:val="007A36E3"/>
    <w:rsid w:val="007A72F6"/>
    <w:rsid w:val="007B3376"/>
    <w:rsid w:val="007B4B10"/>
    <w:rsid w:val="007B6F12"/>
    <w:rsid w:val="007C070C"/>
    <w:rsid w:val="007C4C01"/>
    <w:rsid w:val="007C598E"/>
    <w:rsid w:val="007C6018"/>
    <w:rsid w:val="007C67B5"/>
    <w:rsid w:val="007C6885"/>
    <w:rsid w:val="007D009E"/>
    <w:rsid w:val="007D07B1"/>
    <w:rsid w:val="007E178A"/>
    <w:rsid w:val="007E237E"/>
    <w:rsid w:val="007E56F2"/>
    <w:rsid w:val="007F0017"/>
    <w:rsid w:val="007F6F6D"/>
    <w:rsid w:val="008009EF"/>
    <w:rsid w:val="00804A86"/>
    <w:rsid w:val="00805B0C"/>
    <w:rsid w:val="008116EA"/>
    <w:rsid w:val="0081197B"/>
    <w:rsid w:val="00812463"/>
    <w:rsid w:val="00813877"/>
    <w:rsid w:val="008164D5"/>
    <w:rsid w:val="00823C0C"/>
    <w:rsid w:val="00825C62"/>
    <w:rsid w:val="00826AD3"/>
    <w:rsid w:val="00826C64"/>
    <w:rsid w:val="008351E2"/>
    <w:rsid w:val="00835BB1"/>
    <w:rsid w:val="00841085"/>
    <w:rsid w:val="00842C34"/>
    <w:rsid w:val="008547CD"/>
    <w:rsid w:val="008555F4"/>
    <w:rsid w:val="0086263F"/>
    <w:rsid w:val="008639AC"/>
    <w:rsid w:val="00864821"/>
    <w:rsid w:val="008651BA"/>
    <w:rsid w:val="00865E1B"/>
    <w:rsid w:val="008761C4"/>
    <w:rsid w:val="0087783F"/>
    <w:rsid w:val="00883F35"/>
    <w:rsid w:val="008862C0"/>
    <w:rsid w:val="00891347"/>
    <w:rsid w:val="008913B1"/>
    <w:rsid w:val="00891AE7"/>
    <w:rsid w:val="00892685"/>
    <w:rsid w:val="0089397C"/>
    <w:rsid w:val="0089530A"/>
    <w:rsid w:val="008A4BB3"/>
    <w:rsid w:val="008A5C29"/>
    <w:rsid w:val="008B00F9"/>
    <w:rsid w:val="008B0674"/>
    <w:rsid w:val="008B3035"/>
    <w:rsid w:val="008B32EB"/>
    <w:rsid w:val="008B4610"/>
    <w:rsid w:val="008C244E"/>
    <w:rsid w:val="008C25C5"/>
    <w:rsid w:val="008C7439"/>
    <w:rsid w:val="008D2D7B"/>
    <w:rsid w:val="008D32C2"/>
    <w:rsid w:val="008D4D1C"/>
    <w:rsid w:val="008D5B09"/>
    <w:rsid w:val="008D651F"/>
    <w:rsid w:val="008D6A4D"/>
    <w:rsid w:val="008E027C"/>
    <w:rsid w:val="008E0B3D"/>
    <w:rsid w:val="008E2D24"/>
    <w:rsid w:val="008E2D8F"/>
    <w:rsid w:val="008F1A6A"/>
    <w:rsid w:val="008F2496"/>
    <w:rsid w:val="008F3EB8"/>
    <w:rsid w:val="008F452B"/>
    <w:rsid w:val="008F4F22"/>
    <w:rsid w:val="009016A6"/>
    <w:rsid w:val="00906DF8"/>
    <w:rsid w:val="009074B6"/>
    <w:rsid w:val="009078B4"/>
    <w:rsid w:val="00907C3B"/>
    <w:rsid w:val="00910B88"/>
    <w:rsid w:val="0091551B"/>
    <w:rsid w:val="00916284"/>
    <w:rsid w:val="0091689B"/>
    <w:rsid w:val="00924783"/>
    <w:rsid w:val="009249CD"/>
    <w:rsid w:val="00927C0E"/>
    <w:rsid w:val="00930D13"/>
    <w:rsid w:val="00931572"/>
    <w:rsid w:val="0093310D"/>
    <w:rsid w:val="009346BC"/>
    <w:rsid w:val="009443E6"/>
    <w:rsid w:val="0094557D"/>
    <w:rsid w:val="00947877"/>
    <w:rsid w:val="009530B3"/>
    <w:rsid w:val="00956319"/>
    <w:rsid w:val="0095730D"/>
    <w:rsid w:val="0096257A"/>
    <w:rsid w:val="00964076"/>
    <w:rsid w:val="0096656F"/>
    <w:rsid w:val="009669AF"/>
    <w:rsid w:val="00967A67"/>
    <w:rsid w:val="00967CCD"/>
    <w:rsid w:val="00972C3D"/>
    <w:rsid w:val="00973298"/>
    <w:rsid w:val="009735A9"/>
    <w:rsid w:val="009742BD"/>
    <w:rsid w:val="00976E31"/>
    <w:rsid w:val="00980F5C"/>
    <w:rsid w:val="00981894"/>
    <w:rsid w:val="0098328A"/>
    <w:rsid w:val="00983506"/>
    <w:rsid w:val="009863A0"/>
    <w:rsid w:val="009908F7"/>
    <w:rsid w:val="00992440"/>
    <w:rsid w:val="009A115B"/>
    <w:rsid w:val="009A1214"/>
    <w:rsid w:val="009A37B7"/>
    <w:rsid w:val="009A57BE"/>
    <w:rsid w:val="009A76F2"/>
    <w:rsid w:val="009B0F5F"/>
    <w:rsid w:val="009B1EC6"/>
    <w:rsid w:val="009B6550"/>
    <w:rsid w:val="009B7636"/>
    <w:rsid w:val="009C76EB"/>
    <w:rsid w:val="009D0600"/>
    <w:rsid w:val="009D184B"/>
    <w:rsid w:val="009D3647"/>
    <w:rsid w:val="009D71CE"/>
    <w:rsid w:val="009E40EF"/>
    <w:rsid w:val="009E4554"/>
    <w:rsid w:val="009E537C"/>
    <w:rsid w:val="009E7491"/>
    <w:rsid w:val="009E7926"/>
    <w:rsid w:val="009E7EE3"/>
    <w:rsid w:val="009F23B0"/>
    <w:rsid w:val="009F2AB1"/>
    <w:rsid w:val="009F3411"/>
    <w:rsid w:val="009F6400"/>
    <w:rsid w:val="00A03608"/>
    <w:rsid w:val="00A06C85"/>
    <w:rsid w:val="00A076E4"/>
    <w:rsid w:val="00A07823"/>
    <w:rsid w:val="00A114A0"/>
    <w:rsid w:val="00A1333A"/>
    <w:rsid w:val="00A135C8"/>
    <w:rsid w:val="00A1445C"/>
    <w:rsid w:val="00A16D18"/>
    <w:rsid w:val="00A2507A"/>
    <w:rsid w:val="00A321C7"/>
    <w:rsid w:val="00A33374"/>
    <w:rsid w:val="00A356F2"/>
    <w:rsid w:val="00A40332"/>
    <w:rsid w:val="00A43198"/>
    <w:rsid w:val="00A43304"/>
    <w:rsid w:val="00A45ED1"/>
    <w:rsid w:val="00A462D3"/>
    <w:rsid w:val="00A52354"/>
    <w:rsid w:val="00A536AF"/>
    <w:rsid w:val="00A5713E"/>
    <w:rsid w:val="00A70602"/>
    <w:rsid w:val="00A71DA5"/>
    <w:rsid w:val="00A71EA3"/>
    <w:rsid w:val="00A75942"/>
    <w:rsid w:val="00A75ECD"/>
    <w:rsid w:val="00A77C67"/>
    <w:rsid w:val="00A80120"/>
    <w:rsid w:val="00A816E3"/>
    <w:rsid w:val="00A82C69"/>
    <w:rsid w:val="00A851CC"/>
    <w:rsid w:val="00A87CCE"/>
    <w:rsid w:val="00A924C9"/>
    <w:rsid w:val="00A95B16"/>
    <w:rsid w:val="00A96518"/>
    <w:rsid w:val="00A96771"/>
    <w:rsid w:val="00A97914"/>
    <w:rsid w:val="00AA058F"/>
    <w:rsid w:val="00AA28F8"/>
    <w:rsid w:val="00AA2BD9"/>
    <w:rsid w:val="00AA3AD8"/>
    <w:rsid w:val="00AA4E62"/>
    <w:rsid w:val="00AA52FE"/>
    <w:rsid w:val="00AA7C60"/>
    <w:rsid w:val="00AB2BC2"/>
    <w:rsid w:val="00AB4DE5"/>
    <w:rsid w:val="00AB762B"/>
    <w:rsid w:val="00AC1F4B"/>
    <w:rsid w:val="00AC271A"/>
    <w:rsid w:val="00AC28E7"/>
    <w:rsid w:val="00AC50CC"/>
    <w:rsid w:val="00AE5A1C"/>
    <w:rsid w:val="00AE65BD"/>
    <w:rsid w:val="00AF0BFF"/>
    <w:rsid w:val="00AF5130"/>
    <w:rsid w:val="00B01DE4"/>
    <w:rsid w:val="00B05588"/>
    <w:rsid w:val="00B106C8"/>
    <w:rsid w:val="00B11179"/>
    <w:rsid w:val="00B20ADD"/>
    <w:rsid w:val="00B20B74"/>
    <w:rsid w:val="00B211E5"/>
    <w:rsid w:val="00B2211D"/>
    <w:rsid w:val="00B24741"/>
    <w:rsid w:val="00B30382"/>
    <w:rsid w:val="00B36B22"/>
    <w:rsid w:val="00B4497F"/>
    <w:rsid w:val="00B45D2A"/>
    <w:rsid w:val="00B47750"/>
    <w:rsid w:val="00B50466"/>
    <w:rsid w:val="00B51637"/>
    <w:rsid w:val="00B524DD"/>
    <w:rsid w:val="00B5449C"/>
    <w:rsid w:val="00B56270"/>
    <w:rsid w:val="00B631FA"/>
    <w:rsid w:val="00B6602D"/>
    <w:rsid w:val="00B677A8"/>
    <w:rsid w:val="00B710DF"/>
    <w:rsid w:val="00B74474"/>
    <w:rsid w:val="00B74A6B"/>
    <w:rsid w:val="00B8099F"/>
    <w:rsid w:val="00B82F3B"/>
    <w:rsid w:val="00B85869"/>
    <w:rsid w:val="00B86868"/>
    <w:rsid w:val="00B934E1"/>
    <w:rsid w:val="00B9468C"/>
    <w:rsid w:val="00B94FAC"/>
    <w:rsid w:val="00B95975"/>
    <w:rsid w:val="00BA44B6"/>
    <w:rsid w:val="00BA49D4"/>
    <w:rsid w:val="00BA59BA"/>
    <w:rsid w:val="00BA5C9D"/>
    <w:rsid w:val="00BA6454"/>
    <w:rsid w:val="00BA7575"/>
    <w:rsid w:val="00BA7957"/>
    <w:rsid w:val="00BB0C09"/>
    <w:rsid w:val="00BB11C2"/>
    <w:rsid w:val="00BB434B"/>
    <w:rsid w:val="00BC0076"/>
    <w:rsid w:val="00BC22A9"/>
    <w:rsid w:val="00BC23D2"/>
    <w:rsid w:val="00BC55C7"/>
    <w:rsid w:val="00BC788E"/>
    <w:rsid w:val="00BC7BE4"/>
    <w:rsid w:val="00BC7E2F"/>
    <w:rsid w:val="00BD25E1"/>
    <w:rsid w:val="00BD2F74"/>
    <w:rsid w:val="00BD42AD"/>
    <w:rsid w:val="00BD5053"/>
    <w:rsid w:val="00BD5EA7"/>
    <w:rsid w:val="00BE196E"/>
    <w:rsid w:val="00BE1CDC"/>
    <w:rsid w:val="00BE2A0F"/>
    <w:rsid w:val="00BF0548"/>
    <w:rsid w:val="00BF35BE"/>
    <w:rsid w:val="00BF3650"/>
    <w:rsid w:val="00BF3A90"/>
    <w:rsid w:val="00BF4414"/>
    <w:rsid w:val="00BF5B74"/>
    <w:rsid w:val="00BF620F"/>
    <w:rsid w:val="00C0116F"/>
    <w:rsid w:val="00C03B5F"/>
    <w:rsid w:val="00C05E2C"/>
    <w:rsid w:val="00C061EE"/>
    <w:rsid w:val="00C1183E"/>
    <w:rsid w:val="00C13DE8"/>
    <w:rsid w:val="00C15D59"/>
    <w:rsid w:val="00C1740A"/>
    <w:rsid w:val="00C20981"/>
    <w:rsid w:val="00C2126D"/>
    <w:rsid w:val="00C24996"/>
    <w:rsid w:val="00C25932"/>
    <w:rsid w:val="00C305C0"/>
    <w:rsid w:val="00C32234"/>
    <w:rsid w:val="00C33A2D"/>
    <w:rsid w:val="00C35FDE"/>
    <w:rsid w:val="00C3671F"/>
    <w:rsid w:val="00C40755"/>
    <w:rsid w:val="00C40B5F"/>
    <w:rsid w:val="00C42197"/>
    <w:rsid w:val="00C43FA6"/>
    <w:rsid w:val="00C5237E"/>
    <w:rsid w:val="00C53955"/>
    <w:rsid w:val="00C60DC7"/>
    <w:rsid w:val="00C63805"/>
    <w:rsid w:val="00C6505E"/>
    <w:rsid w:val="00C664F2"/>
    <w:rsid w:val="00C7006C"/>
    <w:rsid w:val="00C70B19"/>
    <w:rsid w:val="00C74552"/>
    <w:rsid w:val="00C7514B"/>
    <w:rsid w:val="00C753BA"/>
    <w:rsid w:val="00C76EE9"/>
    <w:rsid w:val="00C812DE"/>
    <w:rsid w:val="00C85773"/>
    <w:rsid w:val="00C87837"/>
    <w:rsid w:val="00C901F0"/>
    <w:rsid w:val="00C927C7"/>
    <w:rsid w:val="00C940F8"/>
    <w:rsid w:val="00C9775A"/>
    <w:rsid w:val="00CA6841"/>
    <w:rsid w:val="00CB583B"/>
    <w:rsid w:val="00CB704A"/>
    <w:rsid w:val="00CB7651"/>
    <w:rsid w:val="00CB7F52"/>
    <w:rsid w:val="00CC1388"/>
    <w:rsid w:val="00CC214D"/>
    <w:rsid w:val="00CC2C4F"/>
    <w:rsid w:val="00CC3110"/>
    <w:rsid w:val="00CC74E4"/>
    <w:rsid w:val="00CD28BC"/>
    <w:rsid w:val="00CD4978"/>
    <w:rsid w:val="00CD56A6"/>
    <w:rsid w:val="00CE140B"/>
    <w:rsid w:val="00CE1AA2"/>
    <w:rsid w:val="00CE2C98"/>
    <w:rsid w:val="00CE2D5F"/>
    <w:rsid w:val="00CE5596"/>
    <w:rsid w:val="00CE6A94"/>
    <w:rsid w:val="00CE75BA"/>
    <w:rsid w:val="00CE76E8"/>
    <w:rsid w:val="00CF3559"/>
    <w:rsid w:val="00CF4188"/>
    <w:rsid w:val="00CF5860"/>
    <w:rsid w:val="00D012F3"/>
    <w:rsid w:val="00D02272"/>
    <w:rsid w:val="00D03E09"/>
    <w:rsid w:val="00D057CA"/>
    <w:rsid w:val="00D06359"/>
    <w:rsid w:val="00D0748C"/>
    <w:rsid w:val="00D109F8"/>
    <w:rsid w:val="00D12628"/>
    <w:rsid w:val="00D13C04"/>
    <w:rsid w:val="00D13D4A"/>
    <w:rsid w:val="00D158FD"/>
    <w:rsid w:val="00D16023"/>
    <w:rsid w:val="00D221A2"/>
    <w:rsid w:val="00D23FA2"/>
    <w:rsid w:val="00D25984"/>
    <w:rsid w:val="00D33AE6"/>
    <w:rsid w:val="00D348D0"/>
    <w:rsid w:val="00D34EC1"/>
    <w:rsid w:val="00D359B2"/>
    <w:rsid w:val="00D40CFC"/>
    <w:rsid w:val="00D42558"/>
    <w:rsid w:val="00D450CD"/>
    <w:rsid w:val="00D4715F"/>
    <w:rsid w:val="00D47A32"/>
    <w:rsid w:val="00D47A8C"/>
    <w:rsid w:val="00D50523"/>
    <w:rsid w:val="00D55896"/>
    <w:rsid w:val="00D55AB1"/>
    <w:rsid w:val="00D57AB6"/>
    <w:rsid w:val="00D60E7D"/>
    <w:rsid w:val="00D61C5A"/>
    <w:rsid w:val="00D65B6A"/>
    <w:rsid w:val="00D70773"/>
    <w:rsid w:val="00D713EA"/>
    <w:rsid w:val="00D7618E"/>
    <w:rsid w:val="00D80706"/>
    <w:rsid w:val="00D81382"/>
    <w:rsid w:val="00D83E6C"/>
    <w:rsid w:val="00D84127"/>
    <w:rsid w:val="00D841EB"/>
    <w:rsid w:val="00D84F80"/>
    <w:rsid w:val="00D85AB0"/>
    <w:rsid w:val="00D86018"/>
    <w:rsid w:val="00D9525D"/>
    <w:rsid w:val="00D95317"/>
    <w:rsid w:val="00D95841"/>
    <w:rsid w:val="00D9660A"/>
    <w:rsid w:val="00DA0113"/>
    <w:rsid w:val="00DA2705"/>
    <w:rsid w:val="00DA440F"/>
    <w:rsid w:val="00DA4C23"/>
    <w:rsid w:val="00DA6B8E"/>
    <w:rsid w:val="00DA6E08"/>
    <w:rsid w:val="00DA6F26"/>
    <w:rsid w:val="00DB0085"/>
    <w:rsid w:val="00DB7283"/>
    <w:rsid w:val="00DC1AF7"/>
    <w:rsid w:val="00DC1D79"/>
    <w:rsid w:val="00DC3866"/>
    <w:rsid w:val="00DC4020"/>
    <w:rsid w:val="00DC5007"/>
    <w:rsid w:val="00DC78CF"/>
    <w:rsid w:val="00DD16E0"/>
    <w:rsid w:val="00DD1E92"/>
    <w:rsid w:val="00DD3E78"/>
    <w:rsid w:val="00DD5832"/>
    <w:rsid w:val="00DE362B"/>
    <w:rsid w:val="00DE3C58"/>
    <w:rsid w:val="00DE6654"/>
    <w:rsid w:val="00DE6993"/>
    <w:rsid w:val="00DF1656"/>
    <w:rsid w:val="00DF1DD7"/>
    <w:rsid w:val="00DF2171"/>
    <w:rsid w:val="00DF23E8"/>
    <w:rsid w:val="00DF2833"/>
    <w:rsid w:val="00DF2D89"/>
    <w:rsid w:val="00DF6AB5"/>
    <w:rsid w:val="00DF7FCF"/>
    <w:rsid w:val="00E017C9"/>
    <w:rsid w:val="00E01FF7"/>
    <w:rsid w:val="00E024B7"/>
    <w:rsid w:val="00E05896"/>
    <w:rsid w:val="00E10519"/>
    <w:rsid w:val="00E105CF"/>
    <w:rsid w:val="00E17470"/>
    <w:rsid w:val="00E21BAD"/>
    <w:rsid w:val="00E254BE"/>
    <w:rsid w:val="00E334C2"/>
    <w:rsid w:val="00E33DEF"/>
    <w:rsid w:val="00E3446C"/>
    <w:rsid w:val="00E4397E"/>
    <w:rsid w:val="00E453BD"/>
    <w:rsid w:val="00E46F4D"/>
    <w:rsid w:val="00E472B9"/>
    <w:rsid w:val="00E54884"/>
    <w:rsid w:val="00E60C69"/>
    <w:rsid w:val="00E634A4"/>
    <w:rsid w:val="00E65630"/>
    <w:rsid w:val="00E66039"/>
    <w:rsid w:val="00E67D71"/>
    <w:rsid w:val="00E70F64"/>
    <w:rsid w:val="00E72867"/>
    <w:rsid w:val="00E823E0"/>
    <w:rsid w:val="00E8255E"/>
    <w:rsid w:val="00E84856"/>
    <w:rsid w:val="00E8500D"/>
    <w:rsid w:val="00E90118"/>
    <w:rsid w:val="00E909C5"/>
    <w:rsid w:val="00E910F6"/>
    <w:rsid w:val="00E917D2"/>
    <w:rsid w:val="00E94875"/>
    <w:rsid w:val="00EA11B5"/>
    <w:rsid w:val="00EA1D39"/>
    <w:rsid w:val="00EA2418"/>
    <w:rsid w:val="00EA3599"/>
    <w:rsid w:val="00EA59DD"/>
    <w:rsid w:val="00EA73CA"/>
    <w:rsid w:val="00EA77D6"/>
    <w:rsid w:val="00EB2BCD"/>
    <w:rsid w:val="00EB2F8D"/>
    <w:rsid w:val="00EB4E68"/>
    <w:rsid w:val="00EB51AF"/>
    <w:rsid w:val="00EB6580"/>
    <w:rsid w:val="00EC30A1"/>
    <w:rsid w:val="00EC345B"/>
    <w:rsid w:val="00EC4814"/>
    <w:rsid w:val="00EC5F4D"/>
    <w:rsid w:val="00EC637E"/>
    <w:rsid w:val="00EC787D"/>
    <w:rsid w:val="00ED1C95"/>
    <w:rsid w:val="00ED1D25"/>
    <w:rsid w:val="00ED2137"/>
    <w:rsid w:val="00ED29A0"/>
    <w:rsid w:val="00ED4A6B"/>
    <w:rsid w:val="00ED5F24"/>
    <w:rsid w:val="00ED72E0"/>
    <w:rsid w:val="00EE33A8"/>
    <w:rsid w:val="00EE52ED"/>
    <w:rsid w:val="00EE56FA"/>
    <w:rsid w:val="00EE6445"/>
    <w:rsid w:val="00EF3DEA"/>
    <w:rsid w:val="00EF510C"/>
    <w:rsid w:val="00EF64F3"/>
    <w:rsid w:val="00F021B6"/>
    <w:rsid w:val="00F03CE9"/>
    <w:rsid w:val="00F04772"/>
    <w:rsid w:val="00F12BD6"/>
    <w:rsid w:val="00F13856"/>
    <w:rsid w:val="00F1387D"/>
    <w:rsid w:val="00F22C8D"/>
    <w:rsid w:val="00F345F2"/>
    <w:rsid w:val="00F34F49"/>
    <w:rsid w:val="00F36360"/>
    <w:rsid w:val="00F368D8"/>
    <w:rsid w:val="00F41C50"/>
    <w:rsid w:val="00F41F6A"/>
    <w:rsid w:val="00F429CF"/>
    <w:rsid w:val="00F438E8"/>
    <w:rsid w:val="00F514F5"/>
    <w:rsid w:val="00F53D32"/>
    <w:rsid w:val="00F53DF6"/>
    <w:rsid w:val="00F542EA"/>
    <w:rsid w:val="00F549FE"/>
    <w:rsid w:val="00F5791F"/>
    <w:rsid w:val="00F62511"/>
    <w:rsid w:val="00F66646"/>
    <w:rsid w:val="00F678AE"/>
    <w:rsid w:val="00F702F2"/>
    <w:rsid w:val="00F70873"/>
    <w:rsid w:val="00F74F3E"/>
    <w:rsid w:val="00F810E8"/>
    <w:rsid w:val="00F81A2F"/>
    <w:rsid w:val="00F87660"/>
    <w:rsid w:val="00F877F6"/>
    <w:rsid w:val="00F87E9A"/>
    <w:rsid w:val="00F92939"/>
    <w:rsid w:val="00F9443B"/>
    <w:rsid w:val="00F94FA8"/>
    <w:rsid w:val="00F960B9"/>
    <w:rsid w:val="00FA0A07"/>
    <w:rsid w:val="00FA468C"/>
    <w:rsid w:val="00FA5205"/>
    <w:rsid w:val="00FA53E8"/>
    <w:rsid w:val="00FB2DC1"/>
    <w:rsid w:val="00FB58CA"/>
    <w:rsid w:val="00FB77DE"/>
    <w:rsid w:val="00FC0ECC"/>
    <w:rsid w:val="00FC77A9"/>
    <w:rsid w:val="00FD1516"/>
    <w:rsid w:val="00FD3E85"/>
    <w:rsid w:val="00FD7660"/>
    <w:rsid w:val="00FD7B5D"/>
    <w:rsid w:val="00FE0230"/>
    <w:rsid w:val="00FE3127"/>
    <w:rsid w:val="00FE622E"/>
    <w:rsid w:val="00FF0CB9"/>
    <w:rsid w:val="00FF185C"/>
    <w:rsid w:val="00FF2772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5ECBE0B6"/>
  <w15:chartTrackingRefBased/>
  <w15:docId w15:val="{17BBA0E0-98CF-46F0-B3E4-CCA45576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337DB1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4A231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9468C"/>
    <w:pPr>
      <w:spacing w:before="240" w:after="60"/>
      <w:outlineLvl w:val="5"/>
    </w:pPr>
    <w:rPr>
      <w:b/>
      <w:bCs/>
      <w:sz w:val="22"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 Indent"/>
    <w:basedOn w:val="a"/>
    <w:link w:val="a7"/>
    <w:rsid w:val="00D65B6A"/>
    <w:pPr>
      <w:spacing w:after="120"/>
      <w:ind w:left="283"/>
    </w:pPr>
    <w:rPr>
      <w:sz w:val="20"/>
      <w:lang w:val="uk-UA"/>
    </w:rPr>
  </w:style>
  <w:style w:type="character" w:customStyle="1" w:styleId="a7">
    <w:name w:val="Основний текст з відступом Знак"/>
    <w:link w:val="a6"/>
    <w:rsid w:val="00D65B6A"/>
    <w:rPr>
      <w:lang w:val="uk-UA"/>
    </w:rPr>
  </w:style>
  <w:style w:type="paragraph" w:styleId="21">
    <w:name w:val="Body Text 2"/>
    <w:basedOn w:val="a"/>
    <w:link w:val="22"/>
    <w:rsid w:val="00D65B6A"/>
    <w:pPr>
      <w:ind w:right="6236"/>
      <w:jc w:val="both"/>
    </w:pPr>
    <w:rPr>
      <w:lang w:val="uk-UA"/>
    </w:rPr>
  </w:style>
  <w:style w:type="character" w:customStyle="1" w:styleId="22">
    <w:name w:val="Основний текст 2 Знак"/>
    <w:link w:val="21"/>
    <w:rsid w:val="00D65B6A"/>
    <w:rPr>
      <w:sz w:val="28"/>
      <w:lang w:val="uk-UA"/>
    </w:rPr>
  </w:style>
  <w:style w:type="paragraph" w:styleId="23">
    <w:name w:val="Body Text Indent 2"/>
    <w:basedOn w:val="a"/>
    <w:link w:val="24"/>
    <w:rsid w:val="00D65B6A"/>
    <w:pPr>
      <w:ind w:firstLine="851"/>
      <w:jc w:val="both"/>
    </w:pPr>
    <w:rPr>
      <w:lang w:val="uk-UA"/>
    </w:rPr>
  </w:style>
  <w:style w:type="character" w:customStyle="1" w:styleId="24">
    <w:name w:val="Основний текст з відступом 2 Знак"/>
    <w:link w:val="23"/>
    <w:rsid w:val="00D65B6A"/>
    <w:rPr>
      <w:sz w:val="28"/>
      <w:lang w:val="uk-UA"/>
    </w:rPr>
  </w:style>
  <w:style w:type="character" w:styleId="a8">
    <w:name w:val="Strong"/>
    <w:uiPriority w:val="22"/>
    <w:qFormat/>
    <w:rsid w:val="002A6537"/>
    <w:rPr>
      <w:b/>
      <w:bCs/>
    </w:rPr>
  </w:style>
  <w:style w:type="paragraph" w:styleId="a9">
    <w:name w:val="Body Text"/>
    <w:basedOn w:val="a"/>
    <w:link w:val="aa"/>
    <w:rsid w:val="00B9468C"/>
    <w:pPr>
      <w:spacing w:after="120"/>
    </w:pPr>
  </w:style>
  <w:style w:type="character" w:customStyle="1" w:styleId="aa">
    <w:name w:val="Основний текст Знак"/>
    <w:link w:val="a9"/>
    <w:rsid w:val="00B9468C"/>
    <w:rPr>
      <w:sz w:val="28"/>
    </w:rPr>
  </w:style>
  <w:style w:type="character" w:customStyle="1" w:styleId="60">
    <w:name w:val="Заголовок 6 Знак"/>
    <w:link w:val="6"/>
    <w:semiHidden/>
    <w:rsid w:val="00B9468C"/>
    <w:rPr>
      <w:b/>
      <w:bCs/>
      <w:sz w:val="22"/>
      <w:szCs w:val="22"/>
      <w:lang w:val="x-none"/>
    </w:rPr>
  </w:style>
  <w:style w:type="paragraph" w:styleId="ab">
    <w:name w:val="List Paragraph"/>
    <w:basedOn w:val="a"/>
    <w:uiPriority w:val="34"/>
    <w:qFormat/>
    <w:rsid w:val="00B946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274DD5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link w:val="ac"/>
    <w:rsid w:val="00274DD5"/>
    <w:rPr>
      <w:rFonts w:ascii="Tahoma" w:hAnsi="Tahoma" w:cs="Tahoma"/>
      <w:sz w:val="16"/>
      <w:szCs w:val="16"/>
    </w:rPr>
  </w:style>
  <w:style w:type="paragraph" w:customStyle="1" w:styleId="ae">
    <w:name w:val="Знак Знак Знак"/>
    <w:basedOn w:val="a"/>
    <w:rsid w:val="00563C04"/>
    <w:rPr>
      <w:rFonts w:ascii="Verdana" w:hAnsi="Verdana" w:cs="Verdana"/>
      <w:sz w:val="20"/>
      <w:lang w:val="en-US" w:eastAsia="en-US"/>
    </w:rPr>
  </w:style>
  <w:style w:type="paragraph" w:customStyle="1" w:styleId="af">
    <w:name w:val="Знак"/>
    <w:basedOn w:val="a"/>
    <w:rsid w:val="008D651F"/>
    <w:pPr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EB4E68"/>
    <w:pPr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ій колонтитул Знак"/>
    <w:link w:val="a3"/>
    <w:uiPriority w:val="99"/>
    <w:rsid w:val="002D1617"/>
    <w:rPr>
      <w:sz w:val="28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CF5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ий HTML Знак"/>
    <w:link w:val="HTML"/>
    <w:uiPriority w:val="99"/>
    <w:rsid w:val="00CF5860"/>
    <w:rPr>
      <w:rFonts w:ascii="Courier New" w:hAnsi="Courier New" w:cs="Courier New"/>
    </w:rPr>
  </w:style>
  <w:style w:type="character" w:styleId="af1">
    <w:name w:val="Hyperlink"/>
    <w:uiPriority w:val="99"/>
    <w:unhideWhenUsed/>
    <w:rsid w:val="00CF5860"/>
    <w:rPr>
      <w:color w:val="0000FF"/>
      <w:u w:val="single"/>
    </w:rPr>
  </w:style>
  <w:style w:type="character" w:customStyle="1" w:styleId="30">
    <w:name w:val="Заголовок 3 Знак"/>
    <w:link w:val="3"/>
    <w:semiHidden/>
    <w:rsid w:val="004A231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">
    <w:name w:val="Знак Знак Знак Знак Знак Знак1 Знак Знак Знак Знак Знак Знак"/>
    <w:basedOn w:val="a"/>
    <w:rsid w:val="0023588B"/>
    <w:rPr>
      <w:rFonts w:ascii="Verdana" w:hAnsi="Verdana" w:cs="Verdana"/>
      <w:sz w:val="20"/>
      <w:lang w:val="en-US" w:eastAsia="en-US"/>
    </w:rPr>
  </w:style>
  <w:style w:type="paragraph" w:customStyle="1" w:styleId="xfmc2">
    <w:name w:val="xfmc2"/>
    <w:basedOn w:val="a"/>
    <w:rsid w:val="00F12BD6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rvts0">
    <w:name w:val="rvts0"/>
    <w:basedOn w:val="a0"/>
    <w:rsid w:val="00E21BAD"/>
  </w:style>
  <w:style w:type="paragraph" w:customStyle="1" w:styleId="rvps2">
    <w:name w:val="rvps2"/>
    <w:basedOn w:val="a"/>
    <w:rsid w:val="008B46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rsid w:val="008B4610"/>
  </w:style>
  <w:style w:type="character" w:customStyle="1" w:styleId="rvts46">
    <w:name w:val="rvts46"/>
    <w:rsid w:val="00384E6A"/>
  </w:style>
  <w:style w:type="paragraph" w:styleId="af2">
    <w:name w:val="Normal (Web)"/>
    <w:basedOn w:val="a"/>
    <w:uiPriority w:val="99"/>
    <w:unhideWhenUsed/>
    <w:rsid w:val="00A87CCE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f3">
    <w:name w:val="Знак Знак Знак Знак Знак Знак"/>
    <w:basedOn w:val="a"/>
    <w:rsid w:val="009E537C"/>
    <w:rPr>
      <w:rFonts w:ascii="Verdana" w:hAnsi="Verdana" w:cs="Verdana"/>
      <w:sz w:val="20"/>
      <w:lang w:val="en-US" w:eastAsia="en-US"/>
    </w:rPr>
  </w:style>
  <w:style w:type="paragraph" w:customStyle="1" w:styleId="af4">
    <w:name w:val="Знак Знак Знак Знак Знак Знак Знак Знак"/>
    <w:basedOn w:val="a"/>
    <w:rsid w:val="00F021B6"/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link w:val="2"/>
    <w:rsid w:val="00337DB1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f5">
    <w:name w:val="Знак Знак Знак Знак Знак Знак Знак"/>
    <w:basedOn w:val="a"/>
    <w:rsid w:val="009B1EC6"/>
    <w:rPr>
      <w:rFonts w:ascii="Verdana" w:hAnsi="Verdana" w:cs="Verdana"/>
      <w:sz w:val="20"/>
      <w:lang w:val="en-US" w:eastAsia="en-US"/>
    </w:rPr>
  </w:style>
  <w:style w:type="paragraph" w:customStyle="1" w:styleId="10">
    <w:name w:val="Знак Знак Знак Знак Знак Знак Знак Знак1 Знак Знак Знак Знак Знак Знак Знак Знак Знак Знак Знак Знак Знак Знак Знак Знак Знак Знак"/>
    <w:basedOn w:val="a"/>
    <w:rsid w:val="00464546"/>
    <w:rPr>
      <w:rFonts w:ascii="Verdana" w:hAnsi="Verdana" w:cs="Verdana"/>
      <w:sz w:val="20"/>
      <w:lang w:val="en-US" w:eastAsia="en-US"/>
    </w:rPr>
  </w:style>
  <w:style w:type="table" w:styleId="af6">
    <w:name w:val="Table Grid"/>
    <w:basedOn w:val="a1"/>
    <w:rsid w:val="00341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rsid w:val="0068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NERC\Nakaz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0A5A-7344-423F-9E87-3353C558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Nakaz</Template>
  <TotalTime>3</TotalTime>
  <Pages>1</Pages>
  <Words>138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NERC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work</dc:creator>
  <cp:keywords/>
  <cp:lastModifiedBy>Максим Кічковський</cp:lastModifiedBy>
  <cp:revision>15</cp:revision>
  <cp:lastPrinted>2025-08-05T07:47:00Z</cp:lastPrinted>
  <dcterms:created xsi:type="dcterms:W3CDTF">2024-05-28T06:10:00Z</dcterms:created>
  <dcterms:modified xsi:type="dcterms:W3CDTF">2026-05-26T08:06:00Z</dcterms:modified>
</cp:coreProperties>
</file>